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A80CA2" w:rsidRPr="00B6718A" w:rsidRDefault="00A80CA2" w:rsidP="00A80CA2">
            <w:pPr>
              <w:rPr>
                <w:rFonts w:ascii="Arial" w:hAnsi="Arial" w:cs="Arial"/>
              </w:rPr>
            </w:pPr>
            <w:r w:rsidRPr="00B6718A">
              <w:rPr>
                <w:rFonts w:ascii="Arial" w:hAnsi="Arial" w:cs="Arial"/>
              </w:rPr>
              <w:t>Blackwell Limited</w:t>
            </w:r>
          </w:p>
          <w:p w:rsidR="00A80CA2" w:rsidRPr="00B6718A" w:rsidRDefault="00A80CA2" w:rsidP="00A80CA2">
            <w:pPr>
              <w:rPr>
                <w:rFonts w:ascii="Arial" w:hAnsi="Arial" w:cs="Arial"/>
              </w:rPr>
            </w:pPr>
            <w:r w:rsidRPr="00B6718A">
              <w:rPr>
                <w:rFonts w:ascii="Arial" w:hAnsi="Arial" w:cs="Arial"/>
              </w:rPr>
              <w:t>50 Broad Street</w:t>
            </w:r>
          </w:p>
          <w:p w:rsidR="00A80CA2" w:rsidRPr="00B6718A" w:rsidRDefault="00A80CA2" w:rsidP="00A80CA2">
            <w:pPr>
              <w:rPr>
                <w:rFonts w:ascii="Arial" w:hAnsi="Arial" w:cs="Arial"/>
              </w:rPr>
            </w:pPr>
            <w:r w:rsidRPr="00B6718A">
              <w:rPr>
                <w:rFonts w:ascii="Arial" w:hAnsi="Arial" w:cs="Arial"/>
              </w:rPr>
              <w:t>Oxford</w:t>
            </w:r>
          </w:p>
          <w:p w:rsidR="00A80CA2" w:rsidRPr="00B6718A" w:rsidRDefault="00A80CA2" w:rsidP="00A80CA2">
            <w:pPr>
              <w:rPr>
                <w:rFonts w:ascii="Arial" w:hAnsi="Arial" w:cs="Arial"/>
              </w:rPr>
            </w:pPr>
            <w:r w:rsidRPr="00B6718A">
              <w:rPr>
                <w:rFonts w:ascii="Arial" w:hAnsi="Arial" w:cs="Arial"/>
              </w:rPr>
              <w:t>OX1 3BQ</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80CA2" w:rsidRDefault="00A80CA2" w:rsidP="00E1799B">
            <w:pPr>
              <w:rPr>
                <w:rFonts w:ascii="Arial" w:hAnsi="Arial" w:cs="Arial"/>
                <w:bCs/>
                <w:color w:val="000000"/>
              </w:rPr>
            </w:pPr>
            <w:r w:rsidRPr="00A80CA2">
              <w:rPr>
                <w:rFonts w:ascii="Arial" w:hAnsi="Arial" w:cs="Arial"/>
                <w:bCs/>
                <w:color w:val="000000"/>
              </w:rPr>
              <w:t>Book seller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F78D1" w:rsidRDefault="00FF78D1" w:rsidP="00A80CA2">
            <w:pPr>
              <w:spacing w:after="200" w:line="276" w:lineRule="auto"/>
              <w:rPr>
                <w:rFonts w:ascii="Arial" w:hAnsi="Arial" w:cs="Arial"/>
              </w:rPr>
            </w:pPr>
            <w:r>
              <w:rPr>
                <w:rFonts w:ascii="Arial" w:hAnsi="Arial" w:cs="Arial"/>
              </w:rPr>
              <w:t xml:space="preserve">Lot 2 for </w:t>
            </w:r>
            <w:r w:rsidRPr="00A80CA2">
              <w:rPr>
                <w:rFonts w:ascii="Arial" w:hAnsi="Arial" w:cs="Arial"/>
              </w:rPr>
              <w:t>Electronic Books</w:t>
            </w:r>
          </w:p>
          <w:p w:rsidR="00F87733" w:rsidRPr="00AD3988" w:rsidRDefault="00FF78D1" w:rsidP="00A80CA2">
            <w:pPr>
              <w:spacing w:after="200" w:line="276" w:lineRule="auto"/>
            </w:pPr>
            <w:r>
              <w:rPr>
                <w:rFonts w:ascii="Arial" w:hAnsi="Arial" w:cs="Arial"/>
              </w:rPr>
              <w:t>Lot 2 (A</w:t>
            </w:r>
            <w:r w:rsidR="00A80CA2" w:rsidRPr="00A80CA2">
              <w:rPr>
                <w:rFonts w:ascii="Arial" w:hAnsi="Arial" w:cs="Arial"/>
              </w:rPr>
              <w:t>gent)</w:t>
            </w:r>
            <w:r w:rsidR="00A80CA2">
              <w:rPr>
                <w:rFonts w:ascii="Arial" w:hAnsi="Arial" w:cs="Arial"/>
              </w:rPr>
              <w:t xml:space="preserve"> for</w:t>
            </w:r>
            <w:r w:rsidR="00A80CA2" w:rsidRPr="00A80CA2">
              <w:rPr>
                <w:rFonts w:ascii="Arial" w:hAnsi="Arial" w:cs="Arial"/>
              </w:rPr>
              <w:br/>
              <w:t xml:space="preserve">Print Books Electronic Books </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80CA2" w:rsidRDefault="00A80CA2" w:rsidP="003937B1">
            <w:pPr>
              <w:rPr>
                <w:rFonts w:ascii="Arial" w:hAnsi="Arial" w:cs="Arial"/>
                <w:bCs/>
                <w:color w:val="000000"/>
              </w:rPr>
            </w:pPr>
            <w:r w:rsidRPr="00A80CA2">
              <w:rPr>
                <w:rFonts w:ascii="Arial" w:hAnsi="Arial" w:cs="Arial"/>
                <w:bCs/>
                <w:color w:val="000000"/>
              </w:rPr>
              <w:t xml:space="preserve">Provision of </w:t>
            </w:r>
            <w:r w:rsidRPr="00A80CA2">
              <w:rPr>
                <w:rFonts w:ascii="Arial" w:hAnsi="Arial" w:cs="Arial"/>
              </w:rPr>
              <w:t>Print and Electronic Books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80CA2" w:rsidRDefault="00A80CA2" w:rsidP="00E1799B">
            <w:pPr>
              <w:rPr>
                <w:rFonts w:ascii="Arial" w:hAnsi="Arial" w:cs="Arial"/>
                <w:bCs/>
                <w:color w:val="000000"/>
              </w:rPr>
            </w:pPr>
            <w:r>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80CA2" w:rsidRDefault="0086326B" w:rsidP="00E1799B">
            <w:pPr>
              <w:rPr>
                <w:rFonts w:ascii="Arial" w:hAnsi="Arial" w:cs="Arial"/>
                <w:bCs/>
                <w:color w:val="000000"/>
              </w:rPr>
            </w:pPr>
            <w:r>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80CA2" w:rsidRDefault="00F87733" w:rsidP="00E1799B">
            <w:pPr>
              <w:rPr>
                <w:rFonts w:ascii="Arial" w:hAnsi="Arial" w:cs="Arial"/>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C0562F" w:rsidP="00E1799B">
            <w:pPr>
              <w:rPr>
                <w:rFonts w:ascii="Arial" w:hAnsi="Arial" w:cs="Arial"/>
              </w:rPr>
            </w:pPr>
            <w:r>
              <w:rPr>
                <w:rFonts w:ascii="Arial" w:hAnsi="Arial" w:cs="Arial"/>
              </w:rPr>
              <w:t>07</w:t>
            </w:r>
            <w:r w:rsidRPr="00C0562F">
              <w:rPr>
                <w:rFonts w:ascii="Arial" w:hAnsi="Arial" w:cs="Arial"/>
                <w:vertAlign w:val="superscript"/>
              </w:rPr>
              <w:t>th</w:t>
            </w:r>
            <w:r>
              <w:rPr>
                <w:rFonts w:ascii="Arial" w:hAnsi="Arial" w:cs="Arial"/>
              </w:rPr>
              <w:t xml:space="preserve"> </w:t>
            </w:r>
          </w:p>
        </w:tc>
        <w:tc>
          <w:tcPr>
            <w:tcW w:w="558" w:type="dxa"/>
            <w:gridSpan w:val="2"/>
            <w:tcBorders>
              <w:top w:val="single" w:sz="6" w:space="0" w:color="auto"/>
              <w:bottom w:val="single" w:sz="6" w:space="0" w:color="auto"/>
              <w:right w:val="single" w:sz="6" w:space="0" w:color="auto"/>
            </w:tcBorders>
          </w:tcPr>
          <w:p w:rsidR="00F87733" w:rsidRPr="00AD3988" w:rsidRDefault="005C5727"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5C5727"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C0562F" w:rsidP="00E1799B">
            <w:pPr>
              <w:rPr>
                <w:rFonts w:ascii="Arial" w:hAnsi="Arial" w:cs="Arial"/>
              </w:rPr>
            </w:pPr>
            <w:r>
              <w:rPr>
                <w:rFonts w:ascii="Arial" w:hAnsi="Arial" w:cs="Arial"/>
              </w:rPr>
              <w:t>06</w:t>
            </w:r>
            <w:r w:rsidRPr="00C0562F">
              <w:rPr>
                <w:rFonts w:ascii="Arial" w:hAnsi="Arial" w:cs="Arial"/>
                <w:vertAlign w:val="superscript"/>
              </w:rPr>
              <w:t>th</w:t>
            </w:r>
            <w:r>
              <w:rPr>
                <w:rFonts w:ascii="Arial" w:hAnsi="Arial" w:cs="Arial"/>
              </w:rPr>
              <w:t xml:space="preserve"> </w:t>
            </w:r>
            <w:r w:rsidR="005C5727">
              <w:rPr>
                <w:rFonts w:ascii="Arial" w:hAnsi="Arial" w:cs="Arial"/>
              </w:rPr>
              <w:t xml:space="preserve"> </w:t>
            </w:r>
          </w:p>
        </w:tc>
        <w:tc>
          <w:tcPr>
            <w:tcW w:w="558" w:type="dxa"/>
            <w:gridSpan w:val="2"/>
            <w:tcBorders>
              <w:top w:val="single" w:sz="6" w:space="0" w:color="auto"/>
              <w:bottom w:val="single" w:sz="6" w:space="0" w:color="auto"/>
              <w:right w:val="single" w:sz="6" w:space="0" w:color="auto"/>
            </w:tcBorders>
          </w:tcPr>
          <w:p w:rsidR="00F87733" w:rsidRPr="00AD3988" w:rsidRDefault="005C5727" w:rsidP="00096804">
            <w:pPr>
              <w:rPr>
                <w:rFonts w:ascii="Arial" w:hAnsi="Arial" w:cs="Arial"/>
              </w:rPr>
            </w:pPr>
            <w:r>
              <w:rPr>
                <w:rFonts w:ascii="Arial" w:hAnsi="Arial" w:cs="Arial"/>
              </w:rPr>
              <w:t>0</w:t>
            </w:r>
            <w:r w:rsidR="00096804">
              <w:rPr>
                <w:rFonts w:ascii="Arial" w:hAnsi="Arial" w:cs="Arial"/>
              </w:rPr>
              <w:t>9</w:t>
            </w:r>
          </w:p>
        </w:tc>
        <w:tc>
          <w:tcPr>
            <w:tcW w:w="1330" w:type="dxa"/>
            <w:tcBorders>
              <w:top w:val="single" w:sz="6" w:space="0" w:color="auto"/>
              <w:bottom w:val="single" w:sz="6" w:space="0" w:color="auto"/>
              <w:right w:val="single" w:sz="6" w:space="0" w:color="auto"/>
            </w:tcBorders>
          </w:tcPr>
          <w:p w:rsidR="00F87733" w:rsidRPr="00AD3988" w:rsidRDefault="005C5727"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54F31">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254F31">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254F31">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254F31">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FF78D1" w:rsidRDefault="00FB48BC" w:rsidP="00FF78D1">
      <w:pPr>
        <w:keepNext/>
        <w:numPr>
          <w:ilvl w:val="0"/>
          <w:numId w:val="1"/>
        </w:numPr>
        <w:tabs>
          <w:tab w:val="left" w:pos="1418"/>
        </w:tabs>
        <w:ind w:left="1778" w:hanging="709"/>
        <w:jc w:val="both"/>
        <w:rPr>
          <w:rFonts w:ascii="Arial" w:hAnsi="Arial" w:cs="Arial"/>
        </w:rPr>
      </w:pPr>
      <w:r w:rsidRPr="00FF78D1">
        <w:rPr>
          <w:rFonts w:ascii="Arial" w:hAnsi="Arial" w:cs="Arial"/>
          <w:b/>
        </w:rPr>
        <w:t xml:space="preserve">National Institute for Health and </w:t>
      </w:r>
      <w:r w:rsidR="006F4936" w:rsidRPr="00FF78D1">
        <w:rPr>
          <w:rFonts w:ascii="Arial" w:hAnsi="Arial" w:cs="Arial"/>
          <w:b/>
        </w:rPr>
        <w:t>Care</w:t>
      </w:r>
      <w:r w:rsidRPr="00FF78D1">
        <w:rPr>
          <w:rFonts w:ascii="Arial" w:hAnsi="Arial" w:cs="Arial"/>
          <w:b/>
        </w:rPr>
        <w:t xml:space="preserve"> Excellence (NICE)</w:t>
      </w:r>
      <w:r w:rsidRPr="00FF78D1">
        <w:rPr>
          <w:rFonts w:ascii="Arial" w:hAnsi="Arial" w:cs="Arial"/>
        </w:rPr>
        <w:t xml:space="preserve"> whose principal office is 10 Spring Gardens, London SW1A 2BU (“</w:t>
      </w:r>
      <w:r w:rsidRPr="00FF78D1">
        <w:rPr>
          <w:rFonts w:ascii="Arial" w:hAnsi="Arial" w:cs="Arial"/>
          <w:b/>
        </w:rPr>
        <w:t>the Contracting Authority</w:t>
      </w:r>
      <w:r w:rsidRPr="00FF78D1">
        <w:rPr>
          <w:rFonts w:ascii="Arial" w:hAnsi="Arial" w:cs="Arial"/>
        </w:rPr>
        <w:t>”); and</w:t>
      </w:r>
      <w:r w:rsidR="001A71E8" w:rsidRPr="00FF78D1">
        <w:rPr>
          <w:rFonts w:ascii="Arial" w:hAnsi="Arial" w:cs="Arial"/>
        </w:rPr>
        <w:t xml:space="preserve"> </w:t>
      </w:r>
    </w:p>
    <w:p w:rsidR="001A71E8" w:rsidRPr="00FF78D1" w:rsidRDefault="00FF78D1" w:rsidP="00FF78D1">
      <w:pPr>
        <w:keepNext/>
        <w:numPr>
          <w:ilvl w:val="0"/>
          <w:numId w:val="1"/>
        </w:numPr>
        <w:tabs>
          <w:tab w:val="left" w:pos="1418"/>
        </w:tabs>
        <w:ind w:left="1778" w:hanging="709"/>
        <w:jc w:val="both"/>
        <w:rPr>
          <w:rFonts w:ascii="Arial" w:hAnsi="Arial" w:cs="Arial"/>
        </w:rPr>
      </w:pPr>
      <w:r w:rsidRPr="00FF78D1">
        <w:rPr>
          <w:rFonts w:ascii="Arial" w:hAnsi="Arial" w:cs="Arial"/>
          <w:b/>
          <w:bCs/>
        </w:rPr>
        <w:t>Blackwell Limited</w:t>
      </w:r>
      <w:r w:rsidR="001A71E8" w:rsidRPr="00FF78D1">
        <w:rPr>
          <w:rFonts w:ascii="Arial" w:hAnsi="Arial" w:cs="Arial"/>
        </w:rPr>
        <w:t xml:space="preserve"> whose registered office is </w:t>
      </w:r>
      <w:r w:rsidR="001A71E8" w:rsidRPr="00FF78D1">
        <w:rPr>
          <w:rFonts w:ascii="Arial" w:hAnsi="Arial" w:cs="Arial"/>
          <w:bCs/>
        </w:rPr>
        <w:t xml:space="preserve">at </w:t>
      </w:r>
      <w:r w:rsidRPr="00FF78D1">
        <w:rPr>
          <w:rFonts w:ascii="Arial" w:hAnsi="Arial" w:cs="Arial"/>
          <w:bCs/>
        </w:rPr>
        <w:t>50 Broad Street, Oxford, OX1 3BQ</w:t>
      </w:r>
      <w:r w:rsidR="00903FF8" w:rsidRPr="00FF78D1">
        <w:rPr>
          <w:rFonts w:ascii="Arial" w:hAnsi="Arial" w:cs="Arial"/>
          <w:bCs/>
        </w:rPr>
        <w:t>]</w:t>
      </w:r>
      <w:r w:rsidR="003937B1" w:rsidRPr="00FF78D1">
        <w:rPr>
          <w:rFonts w:ascii="Arial" w:hAnsi="Arial" w:cs="Arial"/>
          <w:bCs/>
        </w:rPr>
        <w:t xml:space="preserve"> (</w:t>
      </w:r>
      <w:r w:rsidR="003937B1" w:rsidRPr="00FF78D1">
        <w:rPr>
          <w:rFonts w:ascii="Arial" w:hAnsi="Arial" w:cs="Arial"/>
          <w:bCs/>
          <w:highlight w:val="yellow"/>
        </w:rPr>
        <w:t>Reg No</w:t>
      </w:r>
      <w:r w:rsidR="003937B1" w:rsidRPr="00FF78D1">
        <w:rPr>
          <w:rFonts w:ascii="Arial" w:hAnsi="Arial" w:cs="Arial"/>
          <w:bCs/>
        </w:rPr>
        <w:t>.)</w:t>
      </w:r>
      <w:r w:rsidR="001A71E8" w:rsidRPr="00FF78D1">
        <w:rPr>
          <w:rFonts w:ascii="Arial" w:hAnsi="Arial" w:cs="Arial"/>
        </w:rPr>
        <w:t xml:space="preserve"> (‘the </w:t>
      </w:r>
      <w:r w:rsidR="00821D20" w:rsidRPr="00FF78D1">
        <w:rPr>
          <w:rFonts w:ascii="Arial" w:hAnsi="Arial" w:cs="Arial"/>
        </w:rPr>
        <w:t>Provider</w:t>
      </w:r>
      <w:r w:rsidR="001A71E8" w:rsidRPr="00FF78D1">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ejournals,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(PoC)</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eResources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r>
              <w:rPr>
                <w:rFonts w:cs="Arial"/>
              </w:rPr>
              <w:t xml:space="preserve">means,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(PoC)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r w:rsidRPr="00AD3988">
              <w:rPr>
                <w:rFonts w:cs="Arial"/>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1C6AAA" w:rsidRDefault="00F15D88" w:rsidP="00071228">
            <w:pPr>
              <w:pStyle w:val="Paragraphnonumbers"/>
              <w:rPr>
                <w:rFonts w:cs="Arial"/>
                <w:color w:val="000000" w:themeColor="text1"/>
              </w:rPr>
            </w:pPr>
            <w:r w:rsidRPr="001C6AAA">
              <w:rPr>
                <w:rFonts w:cs="Arial"/>
                <w:color w:val="000000" w:themeColor="text1"/>
              </w:rPr>
              <w:t xml:space="preserve">Means the Lots as advertised in the </w:t>
            </w:r>
            <w:r w:rsidR="00063841" w:rsidRPr="00E26E50">
              <w:rPr>
                <w:rFonts w:cs="Arial"/>
                <w:color w:val="000000" w:themeColor="text1"/>
              </w:rPr>
              <w:t xml:space="preserve">Official Journal of </w:t>
            </w:r>
            <w:r w:rsidR="00063841" w:rsidRPr="00613245">
              <w:rPr>
                <w:rFonts w:cs="Arial"/>
                <w:color w:val="000000" w:themeColor="text1"/>
              </w:rPr>
              <w:t xml:space="preserve">the European Union on </w:t>
            </w:r>
            <w:r w:rsidR="00495D0D" w:rsidRPr="001C6AAA">
              <w:rPr>
                <w:rFonts w:cs="Arial"/>
                <w:color w:val="000000" w:themeColor="text1"/>
              </w:rPr>
              <w:t>17</w:t>
            </w:r>
            <w:r w:rsidR="001C6AAA">
              <w:rPr>
                <w:rFonts w:cs="Arial"/>
                <w:color w:val="000000" w:themeColor="text1"/>
              </w:rPr>
              <w:t>th</w:t>
            </w:r>
            <w:r w:rsidR="00E96629" w:rsidRPr="001C6AAA">
              <w:rPr>
                <w:rFonts w:cs="Arial"/>
                <w:color w:val="000000" w:themeColor="text1"/>
              </w:rPr>
              <w:t xml:space="preserve"> July </w:t>
            </w:r>
            <w:r w:rsidR="00063841" w:rsidRPr="001C6AAA">
              <w:rPr>
                <w:rFonts w:cs="Arial"/>
                <w:color w:val="000000" w:themeColor="text1"/>
              </w:rPr>
              <w:t xml:space="preserve">2016, reference </w:t>
            </w:r>
            <w:r w:rsidR="001C6AAA" w:rsidRPr="001C6AAA">
              <w:rPr>
                <w:rFonts w:cs="Arial"/>
                <w:color w:val="000000" w:themeColor="text1"/>
              </w:rPr>
              <w:t xml:space="preserve">2016/S 137-248681 </w:t>
            </w:r>
            <w:r w:rsidR="00063841" w:rsidRPr="001C6AAA">
              <w:rPr>
                <w:rFonts w:cs="Arial"/>
                <w:color w:val="000000" w:themeColor="text1"/>
              </w:rPr>
              <w:t xml:space="preserve"> </w:t>
            </w:r>
            <w:r w:rsidRPr="001C6AAA">
              <w:rPr>
                <w:rFonts w:cs="Arial"/>
                <w:color w:val="000000" w:themeColor="text1"/>
              </w:rPr>
              <w:t>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r w:rsidRPr="00AD3988">
              <w:rPr>
                <w:rFonts w:cs="Arial"/>
              </w:rPr>
              <w:t>means,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r w:rsidRPr="00AD3988">
              <w:rPr>
                <w:rFonts w:cs="Arial"/>
              </w:rPr>
              <w:t>Healthwatch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Local Healthwatch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(SpHA),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In these terms and conditions “staff” and “employees” shall have the same meaning.</w:t>
      </w:r>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r w:rsidRPr="00AD3988">
        <w:t xml:space="preserve">such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r w:rsidRPr="00AD3988">
        <w:t>any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The Provider shall keep at its normal place of business detailed, accurate and up to date records of the quantity and value of the Goods and / or  Services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r w:rsidRPr="00AD3988">
        <w:t>a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r w:rsidRPr="00AD3988">
        <w:t>any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r w:rsidRPr="00AD3988">
        <w:t>in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r w:rsidRPr="00AD3988">
        <w:t>the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r w:rsidRPr="00AD3988">
        <w:t>where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r w:rsidRPr="00AD3988">
        <w:t xml:space="preserve">provide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r w:rsidRPr="00AD3988">
        <w:t>to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r w:rsidRPr="00AD3988">
        <w:t>to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minuted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r w:rsidRPr="00AD3988">
        <w:t>to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r w:rsidRPr="00AD3988">
        <w:t>give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r w:rsidR="00756B9E" w:rsidRPr="00AD3988">
        <w:t>the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567B7F" w:rsidRPr="00AD3988" w:rsidRDefault="0014155A" w:rsidP="00495D0D">
      <w:pPr>
        <w:pStyle w:val="TCH1Annex"/>
        <w:rPr>
          <w:bCs/>
        </w:rPr>
      </w:pPr>
      <w:bookmarkStart w:id="95" w:name="_Toc448922638"/>
      <w:r w:rsidRPr="00AD3988">
        <w:t>Services delivered under this Framework Agreement:</w:t>
      </w:r>
      <w:bookmarkEnd w:id="94"/>
      <w:bookmarkEnd w:id="95"/>
    </w:p>
    <w:tbl>
      <w:tblPr>
        <w:tblStyle w:val="TableGrid"/>
        <w:tblW w:w="0" w:type="auto"/>
        <w:tblLook w:val="04A0" w:firstRow="1" w:lastRow="0" w:firstColumn="1" w:lastColumn="0" w:noHBand="0" w:noVBand="1"/>
      </w:tblPr>
      <w:tblGrid>
        <w:gridCol w:w="2802"/>
        <w:gridCol w:w="4110"/>
        <w:gridCol w:w="2318"/>
      </w:tblGrid>
      <w:tr w:rsidR="00FF78D1" w:rsidRPr="00AD3988" w:rsidTr="001C6AAA">
        <w:tc>
          <w:tcPr>
            <w:tcW w:w="2802" w:type="dxa"/>
          </w:tcPr>
          <w:p w:rsidR="00FF78D1" w:rsidRDefault="00FF78D1">
            <w:pPr>
              <w:jc w:val="center"/>
              <w:rPr>
                <w:rFonts w:ascii="Arial" w:hAnsi="Arial" w:cs="Arial"/>
                <w:b/>
              </w:rPr>
            </w:pPr>
            <w:r>
              <w:rPr>
                <w:rFonts w:ascii="Arial" w:hAnsi="Arial" w:cs="Arial"/>
                <w:b/>
              </w:rPr>
              <w:t xml:space="preserve">Lot 2 </w:t>
            </w:r>
          </w:p>
        </w:tc>
        <w:tc>
          <w:tcPr>
            <w:tcW w:w="4110" w:type="dxa"/>
          </w:tcPr>
          <w:p w:rsidR="00FF78D1" w:rsidRDefault="00FF78D1" w:rsidP="00B32DEC">
            <w:pPr>
              <w:rPr>
                <w:rFonts w:ascii="Arial" w:hAnsi="Arial" w:cs="Arial"/>
                <w:b/>
              </w:rPr>
            </w:pPr>
            <w:r>
              <w:rPr>
                <w:rFonts w:ascii="Arial" w:hAnsi="Arial" w:cs="Arial"/>
                <w:b/>
              </w:rPr>
              <w:t>Electronic Books</w:t>
            </w:r>
          </w:p>
        </w:tc>
        <w:tc>
          <w:tcPr>
            <w:tcW w:w="2318" w:type="dxa"/>
          </w:tcPr>
          <w:p w:rsidR="00FF78D1" w:rsidRPr="00AD3988" w:rsidRDefault="00FF78D1" w:rsidP="00B32DEC">
            <w:pPr>
              <w:rPr>
                <w:rFonts w:ascii="Arial" w:hAnsi="Arial" w:cs="Arial"/>
                <w:b/>
              </w:rPr>
            </w:pPr>
          </w:p>
        </w:tc>
      </w:tr>
      <w:tr w:rsidR="001C3524" w:rsidRPr="00AD3988" w:rsidTr="001C6AAA">
        <w:tc>
          <w:tcPr>
            <w:tcW w:w="2802" w:type="dxa"/>
          </w:tcPr>
          <w:p w:rsidR="00A83B9B" w:rsidRPr="00AD3988" w:rsidRDefault="00B32DEC">
            <w:pPr>
              <w:jc w:val="center"/>
              <w:rPr>
                <w:rFonts w:ascii="Arial" w:hAnsi="Arial" w:cs="Arial"/>
                <w:b/>
              </w:rPr>
            </w:pPr>
            <w:r>
              <w:rPr>
                <w:rFonts w:ascii="Arial" w:hAnsi="Arial" w:cs="Arial"/>
                <w:b/>
              </w:rPr>
              <w:t>Lot 2 - Agent</w:t>
            </w:r>
          </w:p>
        </w:tc>
        <w:tc>
          <w:tcPr>
            <w:tcW w:w="4110" w:type="dxa"/>
          </w:tcPr>
          <w:p w:rsidR="00A83B9B" w:rsidRPr="00AD3988" w:rsidRDefault="00B32DEC" w:rsidP="00B32DEC">
            <w:pPr>
              <w:rPr>
                <w:rFonts w:ascii="Arial" w:hAnsi="Arial" w:cs="Arial"/>
                <w:b/>
              </w:rPr>
            </w:pPr>
            <w:r>
              <w:rPr>
                <w:rFonts w:ascii="Arial" w:hAnsi="Arial" w:cs="Arial"/>
                <w:b/>
              </w:rPr>
              <w:t>Print Books</w:t>
            </w:r>
          </w:p>
        </w:tc>
        <w:tc>
          <w:tcPr>
            <w:tcW w:w="2318" w:type="dxa"/>
          </w:tcPr>
          <w:p w:rsidR="00A83B9B" w:rsidRPr="00AD3988" w:rsidRDefault="00A83B9B" w:rsidP="00B32DEC">
            <w:pPr>
              <w:rPr>
                <w:rFonts w:ascii="Arial" w:hAnsi="Arial" w:cs="Arial"/>
                <w:b/>
              </w:rPr>
            </w:pPr>
          </w:p>
        </w:tc>
      </w:tr>
      <w:tr w:rsidR="00B32DEC" w:rsidRPr="00AD3988" w:rsidTr="001C6AAA">
        <w:tc>
          <w:tcPr>
            <w:tcW w:w="2802" w:type="dxa"/>
          </w:tcPr>
          <w:p w:rsidR="00B32DEC" w:rsidRPr="00AD3988" w:rsidRDefault="00B32DEC" w:rsidP="00FF78D1">
            <w:pPr>
              <w:jc w:val="center"/>
              <w:rPr>
                <w:rFonts w:ascii="Arial" w:hAnsi="Arial" w:cs="Arial"/>
                <w:b/>
              </w:rPr>
            </w:pPr>
            <w:bookmarkStart w:id="96" w:name="_Toc316385256"/>
            <w:bookmarkStart w:id="97" w:name="_Toc330388407"/>
            <w:bookmarkStart w:id="98" w:name="_Toc330998911"/>
            <w:r>
              <w:rPr>
                <w:rFonts w:ascii="Arial" w:hAnsi="Arial" w:cs="Arial"/>
                <w:b/>
              </w:rPr>
              <w:t>Lot 2 - Agent</w:t>
            </w:r>
          </w:p>
        </w:tc>
        <w:tc>
          <w:tcPr>
            <w:tcW w:w="4110" w:type="dxa"/>
          </w:tcPr>
          <w:p w:rsidR="00B32DEC" w:rsidRPr="00AD3988" w:rsidRDefault="00B32DEC" w:rsidP="00FF78D1">
            <w:pPr>
              <w:rPr>
                <w:rFonts w:ascii="Arial" w:hAnsi="Arial" w:cs="Arial"/>
                <w:b/>
              </w:rPr>
            </w:pPr>
            <w:r>
              <w:rPr>
                <w:rFonts w:ascii="Arial" w:hAnsi="Arial" w:cs="Arial"/>
                <w:b/>
              </w:rPr>
              <w:t>Electronic Books</w:t>
            </w:r>
          </w:p>
        </w:tc>
        <w:tc>
          <w:tcPr>
            <w:tcW w:w="2318" w:type="dxa"/>
          </w:tcPr>
          <w:p w:rsidR="00B32DEC" w:rsidRPr="00AD3988" w:rsidRDefault="00B32DEC" w:rsidP="009148CD">
            <w:pPr>
              <w:rPr>
                <w:rFonts w:ascii="Arial" w:hAnsi="Arial" w:cs="Arial"/>
              </w:rPr>
            </w:pPr>
          </w:p>
        </w:tc>
      </w:tr>
    </w:tbl>
    <w:p w:rsidR="00B32DEC" w:rsidRDefault="00B32DEC" w:rsidP="001C3524">
      <w:pPr>
        <w:rPr>
          <w:rFonts w:ascii="Arial" w:hAnsi="Arial" w:cs="Arial"/>
        </w:rPr>
      </w:pPr>
    </w:p>
    <w:p w:rsidR="00B32DEC" w:rsidRDefault="00320844" w:rsidP="00B32DEC">
      <w:pPr>
        <w:rPr>
          <w:rFonts w:ascii="Arial" w:hAnsi="Arial" w:cs="Arial"/>
        </w:rPr>
      </w:pPr>
      <w:r>
        <w:rPr>
          <w:rFonts w:ascii="Arial" w:hAnsi="Arial" w:cs="Arial"/>
        </w:rPr>
        <w:t xml:space="preserve">The provider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320844" w:rsidRDefault="00320844" w:rsidP="00B32DEC">
      <w:pPr>
        <w:rPr>
          <w:rFonts w:ascii="Arial" w:hAnsi="Arial" w:cs="Arial"/>
        </w:rPr>
      </w:pPr>
    </w:p>
    <w:p w:rsidR="00B32DEC" w:rsidRDefault="00B32DEC" w:rsidP="00B32DEC">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w:t>
      </w:r>
      <w:r w:rsidR="006B03F9">
        <w:rPr>
          <w:rFonts w:ascii="Arial" w:hAnsi="Arial" w:cs="Arial"/>
        </w:rPr>
        <w:t xml:space="preserve"> Purchasing Authorities</w:t>
      </w:r>
      <w:r>
        <w:rPr>
          <w:rFonts w:ascii="Arial" w:hAnsi="Arial" w:cs="Arial"/>
        </w:rPr>
        <w:t xml:space="preserve"> ITQ.</w:t>
      </w:r>
    </w:p>
    <w:p w:rsidR="00B32DEC" w:rsidRDefault="00B32DEC" w:rsidP="00B32DEC">
      <w:pPr>
        <w:rPr>
          <w:rFonts w:ascii="Arial" w:hAnsi="Arial" w:cs="Arial"/>
        </w:rPr>
      </w:pPr>
    </w:p>
    <w:p w:rsidR="006B03F9" w:rsidRDefault="00B32DEC" w:rsidP="006B03F9">
      <w:pPr>
        <w:rPr>
          <w:rFonts w:ascii="Arial" w:hAnsi="Arial" w:cs="Arial"/>
        </w:rPr>
      </w:pPr>
      <w:r>
        <w:rPr>
          <w:rFonts w:ascii="Arial" w:hAnsi="Arial" w:cs="Arial"/>
        </w:rPr>
        <w:t xml:space="preserve">The Provider shall under no circumstances attempt to </w:t>
      </w:r>
      <w:r w:rsidR="006B03F9">
        <w:rPr>
          <w:rFonts w:ascii="Arial" w:hAnsi="Arial" w:cs="Arial"/>
        </w:rPr>
        <w:t>apply any Terms and Conditions of Contract to any</w:t>
      </w:r>
      <w:r>
        <w:rPr>
          <w:rFonts w:ascii="Arial" w:hAnsi="Arial" w:cs="Arial"/>
        </w:rPr>
        <w:t xml:space="preserve"> </w:t>
      </w:r>
      <w:r w:rsidR="00FF78D1">
        <w:rPr>
          <w:rFonts w:ascii="Arial" w:hAnsi="Arial" w:cs="Arial"/>
        </w:rPr>
        <w:t>purchase made through this F</w:t>
      </w:r>
      <w:r w:rsidR="006B03F9">
        <w:rPr>
          <w:rFonts w:ascii="Arial" w:hAnsi="Arial" w:cs="Arial"/>
        </w:rPr>
        <w:t xml:space="preserve">ramework other than those listed in clause 3 - </w:t>
      </w:r>
      <w:r w:rsidR="006B03F9" w:rsidRPr="006B03F9">
        <w:rPr>
          <w:rFonts w:ascii="Arial" w:hAnsi="Arial" w:cs="Arial"/>
        </w:rPr>
        <w:t>Overriding Provisions</w:t>
      </w:r>
      <w:r w:rsidR="006B03F9">
        <w:rPr>
          <w:rFonts w:ascii="Arial" w:hAnsi="Arial" w:cs="Arial"/>
        </w:rPr>
        <w:t>, specifically, those listed in sub-clauses 3.2.1, 3.2.2 and 3.2.3. For the avoidance of doubt, any such attempt will be considered a material breach of this Agreement.</w:t>
      </w:r>
    </w:p>
    <w:p w:rsidR="006B03F9" w:rsidRDefault="006B03F9" w:rsidP="006B03F9">
      <w:pPr>
        <w:rPr>
          <w:rFonts w:ascii="Arial" w:hAnsi="Arial" w:cs="Arial"/>
        </w:rPr>
      </w:pPr>
    </w:p>
    <w:p w:rsidR="006B03F9" w:rsidRDefault="006B03F9" w:rsidP="006B03F9">
      <w:pPr>
        <w:rPr>
          <w:rFonts w:ascii="Arial" w:hAnsi="Arial" w:cs="Arial"/>
        </w:rPr>
      </w:pPr>
      <w:r>
        <w:rPr>
          <w:rFonts w:ascii="Arial" w:hAnsi="Arial" w:cs="Arial"/>
        </w:rPr>
        <w:t xml:space="preserve">The Provider shall apply the pricing models as detailed in </w:t>
      </w:r>
      <w:r w:rsidR="00DE4A40">
        <w:rPr>
          <w:rFonts w:ascii="Arial" w:hAnsi="Arial" w:cs="Arial"/>
        </w:rPr>
        <w:t>A</w:t>
      </w:r>
      <w:r>
        <w:rPr>
          <w:rFonts w:ascii="Arial" w:hAnsi="Arial" w:cs="Arial"/>
        </w:rPr>
        <w:t>nnex 2 t</w:t>
      </w:r>
      <w:r w:rsidR="00DE4A40">
        <w:rPr>
          <w:rFonts w:ascii="Arial" w:hAnsi="Arial" w:cs="Arial"/>
        </w:rPr>
        <w:t>o any purchase made under this F</w:t>
      </w:r>
      <w:r>
        <w:rPr>
          <w:rFonts w:ascii="Arial" w:hAnsi="Arial" w:cs="Arial"/>
        </w:rPr>
        <w:t xml:space="preserve">ramework. The Provider shall not use any other method of pricing other than detailed in </w:t>
      </w:r>
      <w:r w:rsidR="00DE4A40">
        <w:rPr>
          <w:rFonts w:ascii="Arial" w:hAnsi="Arial" w:cs="Arial"/>
        </w:rPr>
        <w:t>A</w:t>
      </w:r>
      <w:r>
        <w:rPr>
          <w:rFonts w:ascii="Arial" w:hAnsi="Arial" w:cs="Arial"/>
        </w:rPr>
        <w:t>nnex 2.</w:t>
      </w:r>
    </w:p>
    <w:p w:rsidR="006B03F9" w:rsidRDefault="006B03F9" w:rsidP="006B03F9">
      <w:pPr>
        <w:rPr>
          <w:rFonts w:ascii="Arial" w:hAnsi="Arial" w:cs="Arial"/>
        </w:rPr>
      </w:pPr>
    </w:p>
    <w:p w:rsidR="006B03F9" w:rsidRDefault="006B03F9" w:rsidP="006B03F9">
      <w:pPr>
        <w:rPr>
          <w:rFonts w:ascii="Arial" w:hAnsi="Arial" w:cs="Arial"/>
        </w:rPr>
      </w:pPr>
    </w:p>
    <w:p w:rsidR="006B03F9" w:rsidRDefault="006B03F9" w:rsidP="006B03F9">
      <w:pPr>
        <w:rPr>
          <w:rFonts w:ascii="Arial" w:hAnsi="Arial" w:cs="Arial"/>
        </w:rPr>
      </w:pPr>
    </w:p>
    <w:p w:rsidR="006B03F9" w:rsidRPr="006B03F9" w:rsidRDefault="006B03F9" w:rsidP="006B03F9">
      <w:pPr>
        <w:rPr>
          <w:rFonts w:ascii="Arial" w:hAnsi="Arial" w:cs="Arial"/>
        </w:rPr>
      </w:pPr>
    </w:p>
    <w:p w:rsidR="00B32DEC" w:rsidRPr="00B32DEC" w:rsidRDefault="00B32DEC" w:rsidP="00B32DEC">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B32DEC" w:rsidRDefault="00B32DEC" w:rsidP="001C3524">
      <w:pPr>
        <w:rPr>
          <w:rFonts w:ascii="Arial" w:hAnsi="Arial" w:cs="Arial"/>
        </w:rPr>
      </w:pPr>
    </w:p>
    <w:p w:rsidR="000A2295" w:rsidRDefault="000A2295" w:rsidP="001C3524">
      <w:pPr>
        <w:rPr>
          <w:rFonts w:ascii="Arial" w:hAnsi="Arial" w:cs="Arial"/>
        </w:rPr>
      </w:pPr>
      <w:r w:rsidRPr="00AD3988">
        <w:rPr>
          <w:rFonts w:ascii="Arial" w:hAnsi="Arial" w:cs="Arial"/>
        </w:rPr>
        <w:br w:type="page"/>
      </w:r>
    </w:p>
    <w:p w:rsidR="00B32DEC" w:rsidRPr="00AD3988" w:rsidRDefault="00B32DEC" w:rsidP="001C3524">
      <w:pPr>
        <w:rPr>
          <w:rFonts w:ascii="Arial" w:hAnsi="Arial" w:cs="Arial"/>
          <w:b/>
          <w:sz w:val="32"/>
          <w:szCs w:val="36"/>
          <w:lang w:eastAsia="en-US"/>
        </w:rPr>
      </w:pPr>
    </w:p>
    <w:p w:rsidR="001A71E8" w:rsidRPr="00AD3988" w:rsidRDefault="000B1278" w:rsidP="00495D0D">
      <w:pPr>
        <w:pStyle w:val="TCH1Annex"/>
      </w:pPr>
      <w:bookmarkStart w:id="99" w:name="_Toc374630429"/>
      <w:bookmarkStart w:id="100" w:name="_Toc448922639"/>
      <w:r w:rsidRPr="00AD3988">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1" w:name="_Toc374630430"/>
      <w:bookmarkStart w:id="102"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1"/>
      <w:r w:rsidR="0094230A" w:rsidRPr="00AD3988">
        <w:t xml:space="preserve"> and Pricing Policies</w:t>
      </w:r>
      <w:bookmarkEnd w:id="102"/>
    </w:p>
    <w:p w:rsidR="00D70C85" w:rsidRPr="00AD3988" w:rsidRDefault="005E57EA" w:rsidP="00071228">
      <w:pPr>
        <w:pStyle w:val="Paragraphnonumbers"/>
        <w:rPr>
          <w:rFonts w:cs="Arial"/>
        </w:rPr>
      </w:pPr>
      <w:bookmarkStart w:id="103" w:name="_Toc344681050"/>
      <w:bookmarkStart w:id="104" w:name="_Toc344686608"/>
      <w:bookmarkStart w:id="105" w:name="_Toc344683730"/>
      <w:bookmarkStart w:id="106"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3"/>
      <w:bookmarkEnd w:id="104"/>
      <w:bookmarkEnd w:id="105"/>
      <w:bookmarkEnd w:id="106"/>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7" w:name="_Toc448922641"/>
      <w:bookmarkStart w:id="108" w:name="_Toc374630431"/>
      <w:r w:rsidR="00BE2CE7" w:rsidRPr="0061569D">
        <w:lastRenderedPageBreak/>
        <w:t>ANNEX THREE</w:t>
      </w:r>
      <w:bookmarkEnd w:id="107"/>
    </w:p>
    <w:p w:rsidR="00BE2CE7" w:rsidRPr="0061569D" w:rsidRDefault="00BE2CE7" w:rsidP="00495D0D">
      <w:pPr>
        <w:pStyle w:val="TCH1Annex"/>
      </w:pPr>
      <w:bookmarkStart w:id="109" w:name="_Toc448922642"/>
      <w:r w:rsidRPr="0061569D">
        <w:t>Service Level Agreements (SLAs)</w:t>
      </w:r>
      <w:bookmarkEnd w:id="109"/>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0" w:name="_Toc448922643"/>
      <w:r w:rsidRPr="0061569D">
        <w:t>Purchasing Performance Data</w:t>
      </w:r>
      <w:bookmarkEnd w:id="110"/>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(PoC)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(PoC)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1" w:name="_Toc448922644"/>
      <w:r w:rsidRPr="0061569D">
        <w:lastRenderedPageBreak/>
        <w:t xml:space="preserve">ANNEX </w:t>
      </w:r>
      <w:bookmarkEnd w:id="108"/>
      <w:r w:rsidR="00BE2CE7" w:rsidRPr="0061569D">
        <w:t>FOUR</w:t>
      </w:r>
      <w:bookmarkEnd w:id="111"/>
    </w:p>
    <w:p w:rsidR="002A6C63" w:rsidRPr="0061569D" w:rsidRDefault="002A6C63" w:rsidP="00495D0D">
      <w:pPr>
        <w:pStyle w:val="TCH1Annex"/>
      </w:pPr>
      <w:bookmarkStart w:id="112" w:name="_Toc448922645"/>
      <w:bookmarkStart w:id="113" w:name="_Toc374630432"/>
      <w:r w:rsidRPr="0061569D">
        <w:t xml:space="preserve">Framework Agreement </w:t>
      </w:r>
      <w:r w:rsidR="0074490A" w:rsidRPr="0061569D">
        <w:t xml:space="preserve">Structure &amp; </w:t>
      </w:r>
      <w:r w:rsidRPr="0061569D">
        <w:t>Specification</w:t>
      </w:r>
      <w:bookmarkEnd w:id="112"/>
    </w:p>
    <w:p w:rsidR="006532ED" w:rsidRPr="0061569D" w:rsidRDefault="006532ED" w:rsidP="00495D0D">
      <w:pPr>
        <w:pStyle w:val="TCHeading3"/>
      </w:pPr>
      <w:bookmarkStart w:id="114" w:name="_Toc445138783"/>
      <w:bookmarkStart w:id="115" w:name="_Toc445818324"/>
      <w:bookmarkStart w:id="116" w:name="_Toc446074524"/>
      <w:bookmarkStart w:id="117" w:name="_Toc446083607"/>
      <w:bookmarkStart w:id="118" w:name="_Toc446409388"/>
      <w:bookmarkStart w:id="119" w:name="_Toc446431519"/>
      <w:bookmarkStart w:id="120" w:name="_Toc446432562"/>
      <w:bookmarkStart w:id="121" w:name="_Toc447292597"/>
      <w:bookmarkStart w:id="122" w:name="_Toc448853359"/>
      <w:bookmarkStart w:id="123" w:name="_Toc448922626"/>
      <w:r w:rsidRPr="0061569D">
        <w:t>Structure Overview</w:t>
      </w:r>
      <w:bookmarkEnd w:id="114"/>
      <w:bookmarkEnd w:id="115"/>
      <w:bookmarkEnd w:id="116"/>
      <w:bookmarkEnd w:id="117"/>
      <w:bookmarkEnd w:id="118"/>
      <w:bookmarkEnd w:id="119"/>
      <w:bookmarkEnd w:id="120"/>
      <w:bookmarkEnd w:id="121"/>
      <w:bookmarkEnd w:id="122"/>
      <w:bookmarkEnd w:id="123"/>
    </w:p>
    <w:p w:rsidR="006532ED" w:rsidRPr="0061569D" w:rsidRDefault="006532ED" w:rsidP="006532ED">
      <w:pPr>
        <w:pStyle w:val="Paragraphnonumbers"/>
        <w:rPr>
          <w:rFonts w:cs="Arial"/>
        </w:rPr>
      </w:pPr>
      <w:r w:rsidRPr="0061569D">
        <w:rPr>
          <w:rFonts w:cs="Arial"/>
        </w:rPr>
        <w:t xml:space="preserve">The Framework consists of a core set of contractual Terms and Conditions (T&amp;Cs)  </w:t>
      </w:r>
      <w:r w:rsidR="007C13DC" w:rsidRPr="0061569D">
        <w:rPr>
          <w:rFonts w:cs="Arial"/>
        </w:rPr>
        <w:t>documents</w:t>
      </w:r>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r w:rsidRPr="0061569D">
        <w:rPr>
          <w:rFonts w:cs="Arial"/>
        </w:rPr>
        <w:t>purchasing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r w:rsidRPr="009A2D1A">
        <w:t>this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r w:rsidRPr="009A2D1A">
        <w:rPr>
          <w:rFonts w:cs="Arial"/>
        </w:rPr>
        <w:t>all Point of Care (PoC) and PoC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r w:rsidRPr="0061569D">
        <w:rPr>
          <w:rFonts w:cs="Arial"/>
          <w:b/>
        </w:rPr>
        <w:lastRenderedPageBreak/>
        <w:t>renewals</w:t>
      </w:r>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r w:rsidRPr="0061569D">
        <w:rPr>
          <w:rFonts w:cs="Arial"/>
        </w:rPr>
        <w:t>the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4" w:name="_Toc315085950"/>
      <w:bookmarkStart w:id="125" w:name="_Toc343806954"/>
      <w:bookmarkEnd w:id="113"/>
      <w:r w:rsidRPr="0061569D">
        <w:rPr>
          <w:rFonts w:ascii="Arial" w:hAnsi="Arial" w:cs="Arial"/>
        </w:rPr>
        <w:br w:type="page"/>
      </w:r>
    </w:p>
    <w:p w:rsidR="000A3069" w:rsidRPr="0061569D" w:rsidRDefault="000A3069" w:rsidP="00495D0D">
      <w:pPr>
        <w:pStyle w:val="TCH1Annex"/>
      </w:pPr>
      <w:bookmarkStart w:id="126" w:name="_Toc448922646"/>
      <w:r w:rsidRPr="0061569D">
        <w:lastRenderedPageBreak/>
        <w:t xml:space="preserve">ANNEX </w:t>
      </w:r>
      <w:bookmarkEnd w:id="124"/>
      <w:r w:rsidR="00BE2CE7" w:rsidRPr="0061569D">
        <w:t>FIVE</w:t>
      </w:r>
      <w:bookmarkEnd w:id="125"/>
      <w:bookmarkEnd w:id="126"/>
      <w:r w:rsidRPr="0061569D">
        <w:t xml:space="preserve"> </w:t>
      </w:r>
    </w:p>
    <w:p w:rsidR="000A3069" w:rsidRPr="0061569D" w:rsidRDefault="000A3069" w:rsidP="00495D0D">
      <w:pPr>
        <w:pStyle w:val="TCH1Annex"/>
      </w:pPr>
      <w:bookmarkStart w:id="127" w:name="_Toc276036516"/>
      <w:bookmarkStart w:id="128" w:name="_Toc315085951"/>
      <w:bookmarkStart w:id="129" w:name="_Toc374630440"/>
      <w:bookmarkStart w:id="130" w:name="_Toc448922647"/>
      <w:bookmarkStart w:id="131" w:name="_Toc272854196"/>
      <w:bookmarkStart w:id="132" w:name="_Toc272939238"/>
      <w:bookmarkStart w:id="133" w:name="_Toc273539171"/>
      <w:bookmarkStart w:id="134" w:name="_Toc273545799"/>
      <w:r w:rsidRPr="0061569D">
        <w:t>Variation to Agreement</w:t>
      </w:r>
      <w:bookmarkEnd w:id="127"/>
      <w:bookmarkEnd w:id="128"/>
      <w:bookmarkEnd w:id="129"/>
      <w:bookmarkEnd w:id="130"/>
      <w:r w:rsidRPr="0061569D">
        <w:t xml:space="preserve"> </w:t>
      </w:r>
      <w:bookmarkEnd w:id="131"/>
      <w:bookmarkEnd w:id="132"/>
      <w:bookmarkEnd w:id="133"/>
      <w:bookmarkEnd w:id="134"/>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r w:rsidRPr="0061569D">
        <w:rPr>
          <w:rFonts w:cs="Arial"/>
        </w:rPr>
        <w:t xml:space="preserve">be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r w:rsidRPr="0061569D">
        <w:rPr>
          <w:rFonts w:cs="Arial"/>
        </w:rPr>
        <w:t>be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5" w:name="_Toc314501929"/>
      <w:bookmarkStart w:id="136" w:name="_Toc315085952"/>
      <w:bookmarkStart w:id="137" w:name="_Toc330388416"/>
      <w:bookmarkStart w:id="138" w:name="_Toc343806957"/>
      <w:bookmarkStart w:id="139" w:name="_Toc344681060"/>
      <w:bookmarkStart w:id="140" w:name="_Toc344686619"/>
      <w:r w:rsidRPr="0061569D">
        <w:rPr>
          <w:rFonts w:cs="Arial"/>
          <w:b/>
          <w:sz w:val="28"/>
          <w:szCs w:val="28"/>
        </w:rPr>
        <w:lastRenderedPageBreak/>
        <w:t>Milestones</w:t>
      </w:r>
      <w:bookmarkEnd w:id="135"/>
      <w:bookmarkEnd w:id="136"/>
      <w:bookmarkEnd w:id="137"/>
      <w:bookmarkEnd w:id="138"/>
      <w:bookmarkEnd w:id="139"/>
      <w:bookmarkEnd w:id="140"/>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1"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1"/>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2" w:name="_Toc374630441"/>
      <w:bookmarkStart w:id="143" w:name="_Toc448922648"/>
      <w:r w:rsidRPr="0061569D">
        <w:lastRenderedPageBreak/>
        <w:t xml:space="preserve">ANNEX </w:t>
      </w:r>
      <w:bookmarkEnd w:id="142"/>
      <w:r w:rsidR="00202CB8" w:rsidRPr="0061569D">
        <w:t>S</w:t>
      </w:r>
      <w:r w:rsidR="00BE2CE7" w:rsidRPr="0061569D">
        <w:t>IX</w:t>
      </w:r>
      <w:bookmarkEnd w:id="143"/>
    </w:p>
    <w:p w:rsidR="00DC78DF" w:rsidRPr="0061569D" w:rsidRDefault="00DC78DF" w:rsidP="00495D0D">
      <w:pPr>
        <w:pStyle w:val="TCH1Annex"/>
      </w:pPr>
      <w:bookmarkStart w:id="144" w:name="_Toc374630442"/>
      <w:bookmarkStart w:id="145"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4"/>
      <w:bookmarkEnd w:id="145"/>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6" w:name="_Toc374630443"/>
      <w:bookmarkStart w:id="147" w:name="_Toc448922650"/>
      <w:r w:rsidRPr="0061569D">
        <w:lastRenderedPageBreak/>
        <w:t xml:space="preserve">ANNEX </w:t>
      </w:r>
      <w:bookmarkEnd w:id="146"/>
      <w:r w:rsidR="00BE2CE7" w:rsidRPr="0061569D">
        <w:t>SEVEN</w:t>
      </w:r>
      <w:bookmarkEnd w:id="147"/>
    </w:p>
    <w:p w:rsidR="0005227F" w:rsidRPr="0061569D" w:rsidRDefault="00A7268F" w:rsidP="00495D0D">
      <w:pPr>
        <w:pStyle w:val="TCH1Annex"/>
      </w:pPr>
      <w:bookmarkStart w:id="148" w:name="_Toc374630444"/>
      <w:bookmarkStart w:id="149" w:name="_Toc448922651"/>
      <w:r w:rsidRPr="0061569D">
        <w:rPr>
          <w:szCs w:val="24"/>
        </w:rPr>
        <w:t xml:space="preserve">Order Terms &amp; Conditions </w:t>
      </w:r>
      <w:r w:rsidR="0005227F" w:rsidRPr="0061569D">
        <w:t xml:space="preserve">and </w:t>
      </w:r>
      <w:bookmarkEnd w:id="148"/>
      <w:r w:rsidRPr="0061569D">
        <w:t>the Licence Agreement(s)</w:t>
      </w:r>
      <w:bookmarkEnd w:id="149"/>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0" w:name="_Toc448922652"/>
      <w:r w:rsidRPr="0061569D">
        <w:lastRenderedPageBreak/>
        <w:t xml:space="preserve">ANNEX </w:t>
      </w:r>
      <w:r w:rsidR="00BE2CE7" w:rsidRPr="0061569D">
        <w:t>EIGHT</w:t>
      </w:r>
      <w:bookmarkEnd w:id="150"/>
    </w:p>
    <w:p w:rsidR="00A7268F" w:rsidRPr="0061569D" w:rsidRDefault="003067BD" w:rsidP="00495D0D">
      <w:pPr>
        <w:pStyle w:val="TCH1Annex"/>
      </w:pPr>
      <w:bookmarkStart w:id="151"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1"/>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2" w:name="_Toc448922654"/>
      <w:r w:rsidRPr="0061569D">
        <w:lastRenderedPageBreak/>
        <w:t>ANNEX NINE</w:t>
      </w:r>
      <w:bookmarkEnd w:id="152"/>
    </w:p>
    <w:p w:rsidR="000458FF" w:rsidRPr="0061569D" w:rsidRDefault="000458FF" w:rsidP="00495D0D">
      <w:pPr>
        <w:pStyle w:val="TCH1Annex"/>
      </w:pPr>
      <w:bookmarkStart w:id="153" w:name="_Toc448922655"/>
      <w:r w:rsidRPr="0061569D">
        <w:t>Assurance and Verification Process</w:t>
      </w:r>
      <w:bookmarkEnd w:id="153"/>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4" w:name="_Toc448853360"/>
      <w:bookmarkStart w:id="155" w:name="_Toc448922627"/>
      <w:r>
        <w:t>Company Financial Status</w:t>
      </w:r>
      <w:bookmarkEnd w:id="154"/>
      <w:bookmarkEnd w:id="155"/>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6" w:name="_Toc448411778"/>
      <w:bookmarkStart w:id="157" w:name="_Toc448853361"/>
      <w:bookmarkStart w:id="158" w:name="_Toc448922628"/>
      <w:r w:rsidRPr="008345DD">
        <w:t>Service Availability</w:t>
      </w:r>
      <w:bookmarkEnd w:id="156"/>
      <w:bookmarkEnd w:id="157"/>
      <w:bookmarkEnd w:id="158"/>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Lic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59" w:name="_Toc448411779"/>
      <w:bookmarkStart w:id="160" w:name="_Toc448853362"/>
      <w:bookmarkStart w:id="161" w:name="_Toc448922629"/>
      <w:r w:rsidRPr="008345DD">
        <w:t>Service Access</w:t>
      </w:r>
      <w:bookmarkEnd w:id="159"/>
      <w:bookmarkEnd w:id="160"/>
      <w:bookmarkEnd w:id="161"/>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Lic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2" w:name="_Toc448411780"/>
      <w:bookmarkStart w:id="163" w:name="_Toc448853363"/>
      <w:bookmarkStart w:id="164" w:name="_Toc448922630"/>
      <w:r w:rsidRPr="008345DD">
        <w:t>Technical Standards</w:t>
      </w:r>
      <w:bookmarkEnd w:id="162"/>
      <w:bookmarkEnd w:id="163"/>
      <w:bookmarkEnd w:id="164"/>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5" w:name="_Toc448411781"/>
      <w:r w:rsidR="00BD4A0F" w:rsidRPr="00BD4A0F">
        <w:rPr>
          <w:b/>
        </w:rPr>
        <w:t xml:space="preserve">Lot 2 Providers Lic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6" w:name="_Toc448853364"/>
      <w:bookmarkStart w:id="167" w:name="_Toc448922631"/>
      <w:r w:rsidRPr="008345DD">
        <w:t>User Support</w:t>
      </w:r>
      <w:bookmarkEnd w:id="165"/>
      <w:bookmarkEnd w:id="166"/>
      <w:bookmarkEnd w:id="167"/>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8" w:name="_Toc448411782"/>
      <w:r w:rsidR="00BD4A0F" w:rsidRPr="00BD4A0F">
        <w:rPr>
          <w:b/>
        </w:rPr>
        <w:t xml:space="preserve">Lot 2 Providers Lic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69" w:name="_Toc448853365"/>
      <w:bookmarkStart w:id="170" w:name="_Toc448922632"/>
      <w:r w:rsidRPr="008345DD">
        <w:t>Service Notifications</w:t>
      </w:r>
      <w:bookmarkEnd w:id="168"/>
      <w:bookmarkEnd w:id="169"/>
      <w:bookmarkEnd w:id="170"/>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2F3B28" w:rsidRPr="008345DD" w:rsidRDefault="002F3B28" w:rsidP="00495D0D">
      <w:pPr>
        <w:pStyle w:val="TCHeading1"/>
      </w:pPr>
      <w:bookmarkStart w:id="171" w:name="_Toc448411783"/>
      <w:bookmarkStart w:id="172" w:name="_Toc448853366"/>
      <w:bookmarkStart w:id="173" w:name="_Toc448922633"/>
      <w:r w:rsidRPr="008345DD">
        <w:t>Service Reporting</w:t>
      </w:r>
      <w:bookmarkEnd w:id="171"/>
      <w:bookmarkEnd w:id="172"/>
      <w:bookmarkEnd w:id="173"/>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4" w:name="_Toc448411784"/>
      <w:bookmarkStart w:id="175" w:name="_Toc448853367"/>
      <w:bookmarkStart w:id="176" w:name="_Toc448922634"/>
      <w:r w:rsidRPr="008345DD">
        <w:lastRenderedPageBreak/>
        <w:t xml:space="preserve">Measurement  &amp; </w:t>
      </w:r>
      <w:bookmarkEnd w:id="174"/>
      <w:bookmarkEnd w:id="175"/>
      <w:bookmarkEnd w:id="176"/>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Lic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7" w:name="_Toc448853369"/>
      <w:bookmarkStart w:id="178" w:name="_Toc448922636"/>
      <w:r>
        <w:t>Other</w:t>
      </w:r>
      <w:bookmarkEnd w:id="177"/>
      <w:bookmarkEnd w:id="178"/>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bookmarkStart w:id="179" w:name="_GoBack"/>
      <w:bookmarkEnd w:id="179"/>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8D1" w:rsidRDefault="00FF78D1">
      <w:r>
        <w:separator/>
      </w:r>
    </w:p>
  </w:endnote>
  <w:endnote w:type="continuationSeparator" w:id="0">
    <w:p w:rsidR="00FF78D1" w:rsidRDefault="00FF78D1">
      <w:r>
        <w:continuationSeparator/>
      </w:r>
    </w:p>
  </w:endnote>
  <w:endnote w:type="continuationNotice" w:id="1">
    <w:p w:rsidR="00FF78D1" w:rsidRDefault="00FF7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8D1" w:rsidRDefault="00FF78D1" w:rsidP="00135E36">
    <w:pPr>
      <w:tabs>
        <w:tab w:val="right" w:pos="8931"/>
      </w:tabs>
      <w:rPr>
        <w:rFonts w:ascii="Arial" w:hAnsi="Arial"/>
        <w:sz w:val="16"/>
      </w:rPr>
    </w:pPr>
    <w:r>
      <w:rPr>
        <w:rFonts w:ascii="Arial" w:hAnsi="Arial"/>
        <w:sz w:val="16"/>
      </w:rPr>
      <w:tab/>
      <w:t xml:space="preserve">NICE Electronic and Print Content Framework </w:t>
    </w:r>
  </w:p>
  <w:p w:rsidR="00FF78D1" w:rsidRDefault="00FF78D1" w:rsidP="00135E36">
    <w:pPr>
      <w:tabs>
        <w:tab w:val="right" w:pos="8931"/>
      </w:tabs>
      <w:rPr>
        <w:rFonts w:ascii="Arial" w:hAnsi="Arial"/>
        <w:sz w:val="16"/>
      </w:rPr>
    </w:pPr>
    <w:r>
      <w:rPr>
        <w:rFonts w:ascii="Arial" w:hAnsi="Arial"/>
        <w:sz w:val="16"/>
      </w:rPr>
      <w:tab/>
      <w:t>Terms and Conditions of Contract</w:t>
    </w:r>
  </w:p>
  <w:p w:rsidR="00FF78D1" w:rsidRDefault="00FF78D1"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254F31">
      <w:rPr>
        <w:rFonts w:ascii="Arial" w:hAnsi="Arial"/>
        <w:noProof/>
        <w:sz w:val="16"/>
      </w:rPr>
      <w:t>52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8D1" w:rsidRDefault="00FF78D1"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8D1" w:rsidRDefault="00FF78D1">
      <w:r>
        <w:separator/>
      </w:r>
    </w:p>
  </w:footnote>
  <w:footnote w:type="continuationSeparator" w:id="0">
    <w:p w:rsidR="00FF78D1" w:rsidRDefault="00FF78D1">
      <w:r>
        <w:continuationSeparator/>
      </w:r>
    </w:p>
  </w:footnote>
  <w:footnote w:type="continuationNotice" w:id="1">
    <w:p w:rsidR="00FF78D1" w:rsidRDefault="00FF78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34C407B5"/>
    <w:multiLevelType w:val="hybridMultilevel"/>
    <w:tmpl w:val="C270B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5"/>
  </w:num>
  <w:num w:numId="3">
    <w:abstractNumId w:val="7"/>
  </w:num>
  <w:num w:numId="4">
    <w:abstractNumId w:val="12"/>
  </w:num>
  <w:num w:numId="5">
    <w:abstractNumId w:val="3"/>
  </w:num>
  <w:num w:numId="6">
    <w:abstractNumId w:val="0"/>
  </w:num>
  <w:num w:numId="7">
    <w:abstractNumId w:val="6"/>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6"/>
  </w:num>
  <w:num w:numId="25">
    <w:abstractNumId w:val="6"/>
  </w:num>
  <w:num w:numId="26">
    <w:abstractNumId w:val="6"/>
  </w:num>
  <w:num w:numId="27">
    <w:abstractNumId w:val="6"/>
  </w:num>
  <w:num w:numId="28">
    <w:abstractNumId w:val="6"/>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71228"/>
    <w:rsid w:val="00081E1A"/>
    <w:rsid w:val="00082C74"/>
    <w:rsid w:val="00085C30"/>
    <w:rsid w:val="00086DE6"/>
    <w:rsid w:val="00087F72"/>
    <w:rsid w:val="0009108E"/>
    <w:rsid w:val="00095682"/>
    <w:rsid w:val="00096804"/>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C6AAA"/>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54F31"/>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0844"/>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0DAC"/>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5727"/>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3F9"/>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26B"/>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0CA2"/>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2DEC"/>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62F"/>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4A40"/>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 w:val="00FF78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C37C2764-9800-4E2E-ADA6-AC43D14A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4FCEC-C638-45F5-8B86-C5887A3A3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94</TotalTime>
  <Pages>52</Pages>
  <Words>13913</Words>
  <Characters>79308</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10</cp:revision>
  <cp:lastPrinted>2016-03-22T18:06:00Z</cp:lastPrinted>
  <dcterms:created xsi:type="dcterms:W3CDTF">2016-08-26T10:18:00Z</dcterms:created>
  <dcterms:modified xsi:type="dcterms:W3CDTF">2017-05-24T13:51:00Z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